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7DE18" w14:textId="7EE464FE" w:rsidR="002B3F6B" w:rsidRPr="00E248FA" w:rsidRDefault="00FE51B0" w:rsidP="00E248FA">
      <w:pPr>
        <w:spacing w:before="1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bookmarkStart w:id="0" w:name="_Toc503255182"/>
      <w:r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F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 xml:space="preserve">. </w:t>
      </w:r>
      <w:r w:rsidR="00AC15C1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2B3F6B" w:rsidRPr="00E248FA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rklärung Unterauftragnehmer</w:t>
      </w:r>
    </w:p>
    <w:bookmarkEnd w:id="0"/>
    <w:p w14:paraId="03D6CD72" w14:textId="6D089D8B" w:rsidR="00AC15C1" w:rsidRDefault="00AC15C1" w:rsidP="00E248FA">
      <w:pPr>
        <w:spacing w:before="180" w:after="180"/>
        <w:jc w:val="both"/>
        <w:rPr>
          <w:rFonts w:cs="Arial"/>
        </w:rPr>
      </w:pPr>
      <w:r>
        <w:rPr>
          <w:rFonts w:cs="Arial"/>
        </w:rPr>
        <w:t>Auf folgende Dritte bzw. Drittunternehmen (Unterauftragnehmer) wird für die Leistungserbringung zurückgegriffen: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AC15C1" w:rsidRPr="009E79F9" w14:paraId="61A22372" w14:textId="77777777" w:rsidTr="00DD133D">
        <w:trPr>
          <w:cantSplit/>
          <w:trHeight w:val="397"/>
        </w:trPr>
        <w:tc>
          <w:tcPr>
            <w:tcW w:w="4536" w:type="dxa"/>
            <w:shd w:val="clear" w:color="auto" w:fill="C0C0C0"/>
            <w:vAlign w:val="center"/>
          </w:tcPr>
          <w:p w14:paraId="1869C403" w14:textId="596EBD78" w:rsidR="00AC15C1" w:rsidRPr="009E79F9" w:rsidRDefault="00AC15C1" w:rsidP="00DD133D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  <w:shd w:val="clear" w:color="auto" w:fill="C0C0C0"/>
            <w:vAlign w:val="center"/>
          </w:tcPr>
          <w:p w14:paraId="2C916A27" w14:textId="77777777" w:rsidR="00AC15C1" w:rsidRPr="009E79F9" w:rsidRDefault="00AC15C1" w:rsidP="00DD133D">
            <w:pPr>
              <w:spacing w:before="180" w:after="180"/>
              <w:jc w:val="both"/>
            </w:pPr>
          </w:p>
        </w:tc>
      </w:tr>
      <w:tr w:rsidR="00BC4329" w:rsidRPr="009E79F9" w14:paraId="2BA0FEAB" w14:textId="77777777" w:rsidTr="00BC4329">
        <w:trPr>
          <w:cantSplit/>
          <w:trHeight w:val="397"/>
        </w:trPr>
        <w:tc>
          <w:tcPr>
            <w:tcW w:w="4536" w:type="dxa"/>
          </w:tcPr>
          <w:p w14:paraId="7323405B" w14:textId="70C5CE7E" w:rsidR="00BC4329" w:rsidRPr="00BC4329" w:rsidRDefault="00BC4329" w:rsidP="00BC4329">
            <w:pPr>
              <w:spacing w:before="80" w:after="180"/>
              <w:jc w:val="both"/>
              <w:rPr>
                <w:bCs/>
              </w:rPr>
            </w:pPr>
            <w:r w:rsidRPr="00BC4329">
              <w:rPr>
                <w:bCs/>
              </w:rPr>
              <w:t>Die Erklärung betrifft folgendes Vergabeverfahren</w:t>
            </w:r>
            <w:r>
              <w:rPr>
                <w:bCs/>
              </w:rPr>
              <w:t>:</w:t>
            </w:r>
            <w:r w:rsidRPr="00BC4329">
              <w:rPr>
                <w:bCs/>
              </w:rPr>
              <w:t xml:space="preserve"> </w:t>
            </w:r>
          </w:p>
          <w:p w14:paraId="74A818BC" w14:textId="77777777" w:rsidR="00BC4329" w:rsidRPr="00BC4329" w:rsidRDefault="00BC4329" w:rsidP="00BC4329">
            <w:pPr>
              <w:spacing w:before="180" w:after="180"/>
              <w:jc w:val="both"/>
              <w:rPr>
                <w:b/>
                <w:bCs/>
              </w:rPr>
            </w:pPr>
          </w:p>
        </w:tc>
        <w:tc>
          <w:tcPr>
            <w:tcW w:w="4536" w:type="dxa"/>
          </w:tcPr>
          <w:p w14:paraId="2A68E031" w14:textId="77777777" w:rsidR="00BC4329" w:rsidRPr="00BC4329" w:rsidRDefault="00BC4329" w:rsidP="00BC4329">
            <w:pPr>
              <w:spacing w:before="80" w:after="180"/>
              <w:jc w:val="both"/>
              <w:rPr>
                <w:lang w:eastAsia="de-DE"/>
              </w:rPr>
            </w:pPr>
            <w:r w:rsidRPr="00BC432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C4329">
              <w:rPr>
                <w:lang w:eastAsia="de-DE"/>
              </w:rPr>
              <w:instrText xml:space="preserve"> FORMTEXT </w:instrText>
            </w:r>
            <w:r w:rsidRPr="00BC4329">
              <w:rPr>
                <w:lang w:eastAsia="de-DE"/>
              </w:rPr>
            </w:r>
            <w:r w:rsidRPr="00BC4329">
              <w:rPr>
                <w:lang w:eastAsia="de-DE"/>
              </w:rPr>
              <w:fldChar w:fldCharType="separate"/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noProof/>
                <w:lang w:eastAsia="de-DE"/>
              </w:rPr>
              <w:t> </w:t>
            </w:r>
            <w:r w:rsidRPr="00BC4329">
              <w:rPr>
                <w:lang w:eastAsia="de-DE"/>
              </w:rPr>
              <w:fldChar w:fldCharType="end"/>
            </w:r>
          </w:p>
          <w:p w14:paraId="6FC9CBEC" w14:textId="146D7878" w:rsidR="00BC4329" w:rsidRPr="00BC4329" w:rsidRDefault="00BC4329" w:rsidP="00BC4329">
            <w:pPr>
              <w:spacing w:before="180" w:after="180"/>
              <w:jc w:val="both"/>
            </w:pPr>
            <w:r w:rsidRPr="00BC4329">
              <w:rPr>
                <w:bCs/>
              </w:rPr>
              <w:t>(bitte Verfahrensname und -nummer angeben)</w:t>
            </w:r>
          </w:p>
        </w:tc>
      </w:tr>
      <w:tr w:rsidR="00BC4329" w:rsidRPr="009E79F9" w14:paraId="1113A5C9" w14:textId="77777777" w:rsidTr="00DD133D">
        <w:trPr>
          <w:cantSplit/>
        </w:trPr>
        <w:tc>
          <w:tcPr>
            <w:tcW w:w="4536" w:type="dxa"/>
            <w:vAlign w:val="center"/>
          </w:tcPr>
          <w:p w14:paraId="2436BEFB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Firma:</w:t>
            </w:r>
          </w:p>
        </w:tc>
        <w:tc>
          <w:tcPr>
            <w:tcW w:w="4536" w:type="dxa"/>
            <w:vAlign w:val="center"/>
          </w:tcPr>
          <w:p w14:paraId="6349729B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3BE92D5" w14:textId="7896297E" w:rsidR="00BC4329" w:rsidRPr="009E79F9" w:rsidRDefault="00BC4329" w:rsidP="00BC4329">
            <w:pPr>
              <w:spacing w:before="180" w:after="180"/>
              <w:jc w:val="both"/>
            </w:pPr>
          </w:p>
        </w:tc>
      </w:tr>
      <w:tr w:rsidR="00BC4329" w:rsidRPr="009E79F9" w14:paraId="640964BC" w14:textId="77777777" w:rsidTr="00DD133D">
        <w:trPr>
          <w:cantSplit/>
        </w:trPr>
        <w:tc>
          <w:tcPr>
            <w:tcW w:w="4536" w:type="dxa"/>
            <w:vAlign w:val="center"/>
          </w:tcPr>
          <w:p w14:paraId="39CBD089" w14:textId="026674DC" w:rsidR="00BC4329" w:rsidRPr="009E79F9" w:rsidRDefault="00BC4329" w:rsidP="00BC4329">
            <w:pPr>
              <w:spacing w:before="180" w:after="180"/>
              <w:jc w:val="both"/>
            </w:pPr>
            <w:r w:rsidRPr="009E79F9">
              <w:t>Bereich(e), in dem</w:t>
            </w:r>
            <w:r>
              <w:t xml:space="preserve"> </w:t>
            </w:r>
            <w:r w:rsidRPr="009E79F9">
              <w:t>/</w:t>
            </w:r>
            <w:r>
              <w:t xml:space="preserve"> </w:t>
            </w:r>
            <w:r w:rsidRPr="009E79F9">
              <w:t>dene</w:t>
            </w:r>
            <w:r>
              <w:t>n Leistungen durch den Unterauftragnehmer erbracht werden:</w:t>
            </w:r>
            <w:r w:rsidRPr="009E79F9">
              <w:t xml:space="preserve"> </w:t>
            </w:r>
          </w:p>
        </w:tc>
        <w:tc>
          <w:tcPr>
            <w:tcW w:w="4536" w:type="dxa"/>
            <w:vAlign w:val="center"/>
          </w:tcPr>
          <w:p w14:paraId="5B0BDA4E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0C2C790" w14:textId="77777777" w:rsidR="00BC4329" w:rsidRPr="009E79F9" w:rsidRDefault="00BC4329" w:rsidP="00BC4329">
            <w:pPr>
              <w:keepNext/>
              <w:keepLines/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B6EC85C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5370E9" w14:textId="77777777" w:rsidTr="00DD133D">
        <w:trPr>
          <w:cantSplit/>
          <w:trHeight w:val="1134"/>
        </w:trPr>
        <w:tc>
          <w:tcPr>
            <w:tcW w:w="4536" w:type="dxa"/>
            <w:vAlign w:val="center"/>
          </w:tcPr>
          <w:p w14:paraId="576A6F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 xml:space="preserve">Wird bzgl. der Eignung auf diesen </w:t>
            </w:r>
            <w:r>
              <w:t>Unterauftragnehmer</w:t>
            </w:r>
            <w:r w:rsidRPr="009E79F9">
              <w:t xml:space="preserve"> verwiesen (Eignungsleihe)? Wenn ja, in welchen Bereichen (z.B. Mitarbeiter, Referenzen)?</w:t>
            </w:r>
          </w:p>
        </w:tc>
        <w:tc>
          <w:tcPr>
            <w:tcW w:w="4536" w:type="dxa"/>
            <w:vAlign w:val="center"/>
          </w:tcPr>
          <w:p w14:paraId="29359E2D" w14:textId="55D57A66" w:rsidR="00BC4329" w:rsidRDefault="00BC4329" w:rsidP="00BC4329">
            <w:pPr>
              <w:spacing w:before="180" w:after="180"/>
              <w:jc w:val="both"/>
              <w:rPr>
                <w:bCs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Nein</w:t>
            </w:r>
          </w:p>
          <w:p w14:paraId="6F00ECD9" w14:textId="768358C0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bCs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79F9">
              <w:rPr>
                <w:bCs/>
              </w:rPr>
              <w:instrText xml:space="preserve"> FORMCHECKBOX </w:instrText>
            </w:r>
            <w:r w:rsidRPr="009E79F9">
              <w:rPr>
                <w:bCs/>
              </w:rPr>
            </w:r>
            <w:r w:rsidRPr="009E79F9">
              <w:rPr>
                <w:bCs/>
              </w:rPr>
              <w:fldChar w:fldCharType="separate"/>
            </w:r>
            <w:r w:rsidRPr="009E79F9">
              <w:rPr>
                <w:bCs/>
              </w:rPr>
              <w:fldChar w:fldCharType="end"/>
            </w:r>
            <w:r w:rsidRPr="009E79F9">
              <w:rPr>
                <w:bCs/>
              </w:rPr>
              <w:t xml:space="preserve"> Ja</w:t>
            </w:r>
            <w:r>
              <w:rPr>
                <w:bCs/>
              </w:rPr>
              <w:t>, bzgl. folgender Eignungskriterien gemäß Eignungsbogen:</w:t>
            </w:r>
          </w:p>
          <w:p w14:paraId="0901FABE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BFD0F0F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6378998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3BA64936" w14:textId="77777777" w:rsidR="00BC4329" w:rsidRPr="009E79F9" w:rsidRDefault="00BC4329" w:rsidP="00BC4329">
            <w:pPr>
              <w:spacing w:before="180" w:after="180"/>
              <w:ind w:left="362" w:hanging="362"/>
              <w:jc w:val="both"/>
              <w:rPr>
                <w:lang w:eastAsia="de-DE"/>
              </w:rPr>
            </w:pPr>
            <w:r>
              <w:rPr>
                <w:lang w:eastAsia="de-DE"/>
              </w:rPr>
              <w:t>–</w:t>
            </w:r>
            <w:r>
              <w:tab/>
            </w: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11953453" w14:textId="77777777" w:rsidTr="00DD133D">
        <w:trPr>
          <w:cantSplit/>
          <w:trHeight w:val="567"/>
        </w:trPr>
        <w:tc>
          <w:tcPr>
            <w:tcW w:w="4536" w:type="dxa"/>
            <w:vAlign w:val="center"/>
          </w:tcPr>
          <w:p w14:paraId="1D1F81C0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Anschrift:</w:t>
            </w:r>
          </w:p>
        </w:tc>
        <w:tc>
          <w:tcPr>
            <w:tcW w:w="4536" w:type="dxa"/>
            <w:vAlign w:val="center"/>
          </w:tcPr>
          <w:p w14:paraId="5CC153D4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7FB9C4E1" w14:textId="77777777" w:rsidR="00BC4329" w:rsidRPr="009E79F9" w:rsidRDefault="00BC4329" w:rsidP="00BC4329">
            <w:pPr>
              <w:spacing w:before="1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14C2D5EA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7599DF2B" w14:textId="77777777" w:rsidTr="00DD133D">
        <w:trPr>
          <w:cantSplit/>
        </w:trPr>
        <w:tc>
          <w:tcPr>
            <w:tcW w:w="4536" w:type="dxa"/>
            <w:vAlign w:val="center"/>
          </w:tcPr>
          <w:p w14:paraId="2404FE1D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t>Ansprechpartner:</w:t>
            </w:r>
          </w:p>
        </w:tc>
        <w:tc>
          <w:tcPr>
            <w:tcW w:w="4536" w:type="dxa"/>
            <w:vAlign w:val="center"/>
          </w:tcPr>
          <w:p w14:paraId="6E956D95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BC4329" w:rsidRPr="009E79F9" w14:paraId="69E0C396" w14:textId="77777777" w:rsidTr="00DD133D">
        <w:trPr>
          <w:cantSplit/>
        </w:trPr>
        <w:tc>
          <w:tcPr>
            <w:tcW w:w="4536" w:type="dxa"/>
            <w:vAlign w:val="center"/>
          </w:tcPr>
          <w:p w14:paraId="2B136025" w14:textId="262E9874" w:rsidR="00BC4329" w:rsidRPr="009E79F9" w:rsidRDefault="00BC4329" w:rsidP="00BC4329">
            <w:pPr>
              <w:spacing w:before="180" w:after="180"/>
              <w:jc w:val="both"/>
            </w:pPr>
            <w:r w:rsidRPr="009E79F9">
              <w:t>Telefon/E-Mail:</w:t>
            </w:r>
          </w:p>
        </w:tc>
        <w:tc>
          <w:tcPr>
            <w:tcW w:w="4536" w:type="dxa"/>
            <w:vAlign w:val="center"/>
          </w:tcPr>
          <w:p w14:paraId="215C3818" w14:textId="77777777" w:rsidR="00BC4329" w:rsidRPr="009E79F9" w:rsidRDefault="00BC4329" w:rsidP="00BC4329">
            <w:pPr>
              <w:spacing w:before="1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</w:tbl>
    <w:p w14:paraId="378A3C80" w14:textId="77777777" w:rsidR="00F35416" w:rsidRDefault="00F35416">
      <w:pPr>
        <w:rPr>
          <w:rFonts w:cs="Arial"/>
        </w:rPr>
      </w:pPr>
      <w:r>
        <w:rPr>
          <w:rFonts w:cs="Arial"/>
        </w:rPr>
        <w:br w:type="page"/>
      </w:r>
    </w:p>
    <w:p w14:paraId="232BB9D8" w14:textId="442AB934" w:rsidR="00AC15C1" w:rsidRPr="00AC15C1" w:rsidRDefault="00AC15C1" w:rsidP="00FA5217">
      <w:pPr>
        <w:keepNext/>
        <w:spacing w:before="180" w:after="180"/>
        <w:jc w:val="both"/>
        <w:rPr>
          <w:rFonts w:eastAsia="Times New Roman" w:cs="Arial"/>
          <w:b/>
          <w:bCs/>
          <w:sz w:val="28"/>
          <w:szCs w:val="28"/>
          <w:lang w:eastAsia="de-DE"/>
        </w:rPr>
      </w:pPr>
      <w:r w:rsidRPr="00AC15C1">
        <w:rPr>
          <w:rFonts w:eastAsia="Times New Roman" w:cs="Arial"/>
          <w:b/>
          <w:bCs/>
          <w:sz w:val="28"/>
          <w:szCs w:val="28"/>
          <w:lang w:eastAsia="de-DE"/>
        </w:rPr>
        <w:lastRenderedPageBreak/>
        <w:t>Verpflichtungserklärung Unterauftragnehmer</w:t>
      </w:r>
    </w:p>
    <w:p w14:paraId="1F5322C0" w14:textId="24A47F9C" w:rsidR="00F36C48" w:rsidRDefault="00D84390" w:rsidP="00FA5217">
      <w:pPr>
        <w:keepNext/>
        <w:spacing w:before="180" w:after="180"/>
        <w:jc w:val="both"/>
        <w:rPr>
          <w:rFonts w:eastAsia="Times New Roman" w:cs="Arial"/>
          <w:lang w:eastAsia="de-DE"/>
        </w:rPr>
      </w:pPr>
      <w:r w:rsidRPr="00C56688">
        <w:rPr>
          <w:rFonts w:eastAsia="Times New Roman" w:cs="Arial"/>
          <w:lang w:eastAsia="de-DE"/>
        </w:rPr>
        <w:t>Wir bestätigen hiermit de</w:t>
      </w:r>
      <w:r w:rsidR="00AC15C1">
        <w:rPr>
          <w:rFonts w:eastAsia="Times New Roman" w:cs="Arial"/>
          <w:lang w:eastAsia="de-DE"/>
        </w:rPr>
        <w:t>m AG</w:t>
      </w:r>
      <w:r w:rsidRPr="00C56688">
        <w:rPr>
          <w:rFonts w:eastAsia="Times New Roman" w:cs="Arial"/>
          <w:lang w:eastAsia="de-DE"/>
        </w:rPr>
        <w:t xml:space="preserve">, zur Vorlage in dem </w:t>
      </w:r>
      <w:r w:rsidR="00675841">
        <w:rPr>
          <w:rFonts w:eastAsia="Times New Roman" w:cs="Arial"/>
          <w:lang w:eastAsia="de-DE"/>
        </w:rPr>
        <w:t xml:space="preserve">oben bezeichneten </w:t>
      </w:r>
      <w:r w:rsidRPr="00B84A9C">
        <w:rPr>
          <w:rFonts w:eastAsia="Times New Roman" w:cs="Arial"/>
          <w:lang w:eastAsia="de-DE"/>
        </w:rPr>
        <w:t>Vergabeverfahren</w:t>
      </w:r>
      <w:r w:rsidRPr="007502DA">
        <w:rPr>
          <w:rFonts w:eastAsia="Times New Roman" w:cs="Arial"/>
          <w:lang w:eastAsia="de-DE"/>
        </w:rPr>
        <w:t>,</w:t>
      </w:r>
      <w:r w:rsidRPr="00B84A9C">
        <w:rPr>
          <w:rFonts w:eastAsia="Times New Roman" w:cs="Arial"/>
          <w:lang w:eastAsia="de-DE"/>
        </w:rPr>
        <w:t xml:space="preserve"> dass wir dem </w:t>
      </w:r>
      <w:r w:rsidR="002B3F6B">
        <w:rPr>
          <w:rFonts w:eastAsia="Times New Roman" w:cs="Arial"/>
          <w:lang w:eastAsia="de-DE"/>
        </w:rPr>
        <w:t>B</w:t>
      </w:r>
      <w:r w:rsidR="00FE51B0">
        <w:rPr>
          <w:rFonts w:eastAsia="Times New Roman" w:cs="Arial"/>
          <w:lang w:eastAsia="de-DE"/>
        </w:rPr>
        <w:t>iet</w:t>
      </w:r>
      <w:r w:rsidR="002B3F6B">
        <w:rPr>
          <w:rFonts w:eastAsia="Times New Roman" w:cs="Arial"/>
          <w:lang w:eastAsia="de-DE"/>
        </w:rPr>
        <w:t xml:space="preserve">er </w:t>
      </w:r>
      <w:r w:rsidRPr="00B84A9C">
        <w:rPr>
          <w:rFonts w:eastAsia="Times New Roman" w:cs="Arial"/>
          <w:lang w:eastAsia="de-DE"/>
        </w:rPr>
        <w:t xml:space="preserve">/ der </w:t>
      </w:r>
      <w:r w:rsidR="00FE51B0">
        <w:rPr>
          <w:rFonts w:eastAsia="Times New Roman" w:cs="Arial"/>
          <w:lang w:eastAsia="de-DE"/>
        </w:rPr>
        <w:t>Biet</w:t>
      </w:r>
      <w:r w:rsidRPr="00B84A9C">
        <w:rPr>
          <w:rFonts w:eastAsia="Times New Roman" w:cs="Arial"/>
          <w:lang w:eastAsia="de-DE"/>
        </w:rPr>
        <w:t xml:space="preserve">ergemeinschaft </w:t>
      </w:r>
      <w:r w:rsidRPr="00C56688">
        <w:rPr>
          <w:rFonts w:cs="Arial"/>
          <w:lang w:val="it-IT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C56688">
        <w:rPr>
          <w:rFonts w:cs="Arial"/>
          <w:lang w:val="it-IT"/>
        </w:rPr>
        <w:instrText xml:space="preserve"> FORMTEXT </w:instrText>
      </w:r>
      <w:r w:rsidRPr="00C56688">
        <w:rPr>
          <w:rFonts w:cs="Arial"/>
          <w:lang w:val="it-IT"/>
        </w:rPr>
      </w:r>
      <w:r w:rsidRPr="00C56688">
        <w:rPr>
          <w:rFonts w:cs="Arial"/>
          <w:lang w:val="it-IT"/>
        </w:rPr>
        <w:fldChar w:fldCharType="separate"/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noProof/>
          <w:lang w:val="it-IT"/>
        </w:rPr>
        <w:t> </w:t>
      </w:r>
      <w:r w:rsidRPr="00C56688">
        <w:rPr>
          <w:rFonts w:cs="Arial"/>
          <w:lang w:val="it-IT"/>
        </w:rPr>
        <w:fldChar w:fldCharType="end"/>
      </w:r>
      <w:r>
        <w:rPr>
          <w:rFonts w:cs="Arial"/>
          <w:lang w:val="it-IT"/>
        </w:rPr>
        <w:t xml:space="preserve"> </w:t>
      </w:r>
      <w:r w:rsidRPr="00B84A9C">
        <w:rPr>
          <w:rFonts w:eastAsia="Times New Roman" w:cs="Arial"/>
          <w:lang w:eastAsia="de-DE"/>
        </w:rPr>
        <w:t xml:space="preserve">im Auftragsfalle als Drittunternehmen mit den </w:t>
      </w:r>
      <w:r w:rsidR="00AC15C1">
        <w:rPr>
          <w:rFonts w:eastAsia="Times New Roman" w:cs="Arial"/>
          <w:lang w:eastAsia="de-DE"/>
        </w:rPr>
        <w:t>auf Seite 1 benannten</w:t>
      </w:r>
      <w:r w:rsidRPr="00B84A9C">
        <w:rPr>
          <w:rFonts w:eastAsia="Times New Roman" w:cs="Arial"/>
          <w:lang w:eastAsia="de-DE"/>
        </w:rPr>
        <w:t xml:space="preserve"> Mitteln, Fähigkeiten und personellen Kapazitäten</w:t>
      </w:r>
      <w:r w:rsidRPr="00C56688">
        <w:rPr>
          <w:rFonts w:eastAsia="Times New Roman" w:cs="Arial"/>
          <w:lang w:eastAsia="de-DE"/>
        </w:rPr>
        <w:t xml:space="preserve"> zur Ausführung des Auftrags zur Verfügung stehen.</w:t>
      </w:r>
    </w:p>
    <w:p w14:paraId="60584C94" w14:textId="565A5D45" w:rsidR="00D84390" w:rsidRDefault="00D84390" w:rsidP="00E248FA">
      <w:pPr>
        <w:spacing w:before="180" w:after="180"/>
        <w:jc w:val="both"/>
        <w:rPr>
          <w:rFonts w:eastAsia="Times New Roman" w:cs="Arial"/>
        </w:rPr>
      </w:pPr>
      <w:r w:rsidRPr="001B2DDB">
        <w:rPr>
          <w:rFonts w:eastAsia="Times New Roman" w:cs="Arial"/>
        </w:rPr>
        <w:t>Für den Fall, dass der Bieter</w:t>
      </w:r>
      <w:r w:rsidR="001A3C08">
        <w:rPr>
          <w:rFonts w:eastAsia="Times New Roman" w:cs="Arial"/>
        </w:rPr>
        <w:t xml:space="preserve"> / die Bietergemeinschaft</w:t>
      </w:r>
      <w:r w:rsidRPr="001B2DDB">
        <w:rPr>
          <w:rFonts w:eastAsia="Times New Roman" w:cs="Arial"/>
        </w:rPr>
        <w:t xml:space="preserve"> sich unserer wirtschaftlichen und finanziellen Leistungsfähigkeit bedient</w:t>
      </w:r>
      <w:r>
        <w:rPr>
          <w:rFonts w:eastAsia="Times New Roman" w:cs="Arial"/>
        </w:rPr>
        <w:t xml:space="preserve"> (Eignungsleihe)</w:t>
      </w:r>
      <w:r w:rsidRPr="001B2DDB">
        <w:rPr>
          <w:rFonts w:eastAsia="Times New Roman" w:cs="Arial"/>
        </w:rPr>
        <w:t xml:space="preserve">, erklären wir, </w:t>
      </w:r>
      <w:r w:rsidR="00076348" w:rsidRPr="001B2DDB">
        <w:rPr>
          <w:rFonts w:eastAsia="Times New Roman" w:cs="Arial"/>
        </w:rPr>
        <w:t>dem Umfang</w:t>
      </w:r>
      <w:r w:rsidRPr="001B2DDB">
        <w:rPr>
          <w:rFonts w:eastAsia="Times New Roman" w:cs="Arial"/>
        </w:rPr>
        <w:t xml:space="preserve"> der Eignungsleihe</w:t>
      </w:r>
      <w:r w:rsidR="005E2261">
        <w:rPr>
          <w:rFonts w:eastAsia="Times New Roman" w:cs="Arial"/>
        </w:rPr>
        <w:t xml:space="preserve"> </w:t>
      </w:r>
      <w:r w:rsidR="005E2261" w:rsidRPr="001B2DDB">
        <w:rPr>
          <w:rFonts w:eastAsia="Times New Roman" w:cs="Arial"/>
        </w:rPr>
        <w:t>entsprechend</w:t>
      </w:r>
      <w:r w:rsidRPr="001B2DDB">
        <w:rPr>
          <w:rFonts w:eastAsia="Times New Roman" w:cs="Arial"/>
        </w:rPr>
        <w:t xml:space="preserve"> gemeinsam mit dem Bieter bzw. der Bietergemeinschaft für die Auftragsausführung zu haften.</w:t>
      </w:r>
    </w:p>
    <w:p w14:paraId="2E71F83A" w14:textId="77777777" w:rsidR="00427B9B" w:rsidRPr="001519E5" w:rsidRDefault="00427B9B" w:rsidP="00427B9B">
      <w:pPr>
        <w:keepNext/>
        <w:spacing w:before="180" w:after="180"/>
        <w:jc w:val="both"/>
        <w:rPr>
          <w:lang w:val="de"/>
        </w:rPr>
      </w:pPr>
      <w:r>
        <w:rPr>
          <w:lang w:val="de"/>
        </w:rPr>
        <w:t>Wir</w:t>
      </w:r>
      <w:r w:rsidRPr="00DF700B">
        <w:rPr>
          <w:lang w:val="de"/>
        </w:rPr>
        <w:t xml:space="preserve"> versichern die Richtigkeit </w:t>
      </w:r>
      <w:r>
        <w:rPr>
          <w:lang w:val="de"/>
        </w:rPr>
        <w:t>aller im Rahmen dieses Verfahrens abgegebenen Erklärungen</w:t>
      </w:r>
      <w:r w:rsidRPr="00DF700B">
        <w:rPr>
          <w:lang w:val="de"/>
        </w:rPr>
        <w:t xml:space="preserve">. Uns ist </w:t>
      </w:r>
      <w:r w:rsidRPr="00A61180">
        <w:rPr>
          <w:lang w:val="de"/>
        </w:rPr>
        <w:t xml:space="preserve">bewusst, dass eine wissentlich falsche Erklärung den Ausschluss von diesem Verfahren, aber auch von weiteren </w:t>
      </w:r>
      <w:r>
        <w:rPr>
          <w:lang w:val="de"/>
        </w:rPr>
        <w:t>Verfahren</w:t>
      </w:r>
      <w:r w:rsidRPr="00A61180">
        <w:rPr>
          <w:lang w:val="de"/>
        </w:rPr>
        <w:t xml:space="preserve"> zur Folge haben kann.</w:t>
      </w:r>
      <w:r w:rsidRPr="00DF700B">
        <w:rPr>
          <w:lang w:val="de"/>
        </w:rPr>
        <w:t xml:space="preserve"> </w:t>
      </w:r>
    </w:p>
    <w:tbl>
      <w:tblPr>
        <w:tblStyle w:val="Tabellenraster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2"/>
        <w:gridCol w:w="4533"/>
      </w:tblGrid>
      <w:tr w:rsidR="001A3C08" w14:paraId="10022B44" w14:textId="77777777" w:rsidTr="00311DB9">
        <w:tc>
          <w:tcPr>
            <w:tcW w:w="4532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12B7A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  <w:tc>
          <w:tcPr>
            <w:tcW w:w="4533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BF9FA40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1519E5"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519E5">
              <w:instrText xml:space="preserve"> FORMTEXT </w:instrText>
            </w:r>
            <w:r w:rsidRPr="001519E5"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 w:rsidRPr="001519E5">
              <w:fldChar w:fldCharType="end"/>
            </w:r>
          </w:p>
        </w:tc>
      </w:tr>
      <w:tr w:rsidR="001A3C08" w14:paraId="31CBE292" w14:textId="77777777" w:rsidTr="00311DB9">
        <w:tc>
          <w:tcPr>
            <w:tcW w:w="4532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3E428427" w14:textId="77777777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 w:rsidRPr="00C57687">
              <w:rPr>
                <w:rFonts w:cs="Arial"/>
              </w:rPr>
              <w:t>Ort, Datum</w:t>
            </w:r>
          </w:p>
        </w:tc>
        <w:tc>
          <w:tcPr>
            <w:tcW w:w="4533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18D4ABB4" w14:textId="59DC1691" w:rsidR="001A3C08" w:rsidRDefault="001A3C08" w:rsidP="00311DB9">
            <w:pPr>
              <w:pStyle w:val="Kopfzeile"/>
              <w:spacing w:before="180" w:after="180"/>
              <w:jc w:val="both"/>
              <w:rPr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Unterauftragnehmers</w:t>
            </w:r>
          </w:p>
        </w:tc>
      </w:tr>
    </w:tbl>
    <w:p w14:paraId="48FAB07A" w14:textId="77777777" w:rsidR="00C44B69" w:rsidRPr="00761922" w:rsidRDefault="00C44B69" w:rsidP="00C44B69">
      <w:pPr>
        <w:spacing w:before="180" w:after="180"/>
        <w:jc w:val="both"/>
      </w:pPr>
    </w:p>
    <w:sectPr w:rsidR="00C44B69" w:rsidRPr="00761922" w:rsidSect="00C44B69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DC481" w14:textId="77777777" w:rsidR="0063285C" w:rsidRDefault="0063285C" w:rsidP="003D338A">
      <w:pPr>
        <w:spacing w:after="0"/>
      </w:pPr>
      <w:r>
        <w:separator/>
      </w:r>
    </w:p>
  </w:endnote>
  <w:endnote w:type="continuationSeparator" w:id="0">
    <w:p w14:paraId="038120AB" w14:textId="77777777" w:rsidR="0063285C" w:rsidRDefault="0063285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F4AE" w14:textId="68C0691D" w:rsidR="00B9277C" w:rsidRPr="00050FC8" w:rsidRDefault="00B9277C" w:rsidP="0029200A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  <w:t xml:space="preserve">Seite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von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1156F327" w:rsidR="00B9277C" w:rsidRPr="00FE51B0" w:rsidRDefault="00B9277C" w:rsidP="00FE51B0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675841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1A3C0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8EA5A9" w14:textId="77777777" w:rsidR="0063285C" w:rsidRDefault="0063285C" w:rsidP="003D338A">
      <w:pPr>
        <w:spacing w:after="0"/>
      </w:pPr>
      <w:r>
        <w:separator/>
      </w:r>
    </w:p>
  </w:footnote>
  <w:footnote w:type="continuationSeparator" w:id="0">
    <w:p w14:paraId="661D2763" w14:textId="77777777" w:rsidR="0063285C" w:rsidRDefault="0063285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C8AE0" w14:textId="41DBA5CB" w:rsidR="00B9277C" w:rsidRDefault="00B9277C" w:rsidP="00D444FE">
    <w:pPr>
      <w:pBdr>
        <w:bottom w:val="single" w:sz="8" w:space="5" w:color="004994"/>
      </w:pBdr>
      <w:spacing w:after="300"/>
      <w:contextualSpacing/>
    </w:pPr>
    <w:r>
      <w:rPr>
        <w:noProof/>
        <w:lang w:eastAsia="de-DE"/>
      </w:rPr>
      <w:drawing>
        <wp:anchor distT="0" distB="323850" distL="114300" distR="114300" simplePos="0" relativeHeight="251674624" behindDoc="0" locked="0" layoutInCell="1" allowOverlap="1" wp14:anchorId="38236D5E" wp14:editId="594F42F9">
          <wp:simplePos x="0" y="0"/>
          <wp:positionH relativeFrom="rightMargin">
            <wp:posOffset>-5713730</wp:posOffset>
          </wp:positionH>
          <wp:positionV relativeFrom="page">
            <wp:posOffset>510485</wp:posOffset>
          </wp:positionV>
          <wp:extent cx="1731600" cy="752400"/>
          <wp:effectExtent l="0" t="0" r="2540" b="0"/>
          <wp:wrapTopAndBottom/>
          <wp:docPr id="2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26B92">
      <w:t xml:space="preserve">Vorhaben: </w:t>
    </w:r>
    <w:r w:rsidR="00726B92" w:rsidRPr="00726B92">
      <w:rPr>
        <w:color w:val="0070C0"/>
      </w:rPr>
      <w:t>Support Spring LTS (26_ITD_011)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C2D90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44CF8D4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2BC1D12" id="Abstand 1" o:spid="_x0000_s1026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" o:allowincell="f" filled="f" stroked="f" strokeweight=".25pt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993068600">
    <w:abstractNumId w:val="13"/>
  </w:num>
  <w:num w:numId="2" w16cid:durableId="81684947">
    <w:abstractNumId w:val="12"/>
  </w:num>
  <w:num w:numId="3" w16cid:durableId="131024352">
    <w:abstractNumId w:val="4"/>
  </w:num>
  <w:num w:numId="4" w16cid:durableId="896820857">
    <w:abstractNumId w:val="10"/>
  </w:num>
  <w:num w:numId="5" w16cid:durableId="75061129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11149570">
    <w:abstractNumId w:val="11"/>
  </w:num>
  <w:num w:numId="7" w16cid:durableId="57575134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1004744940">
    <w:abstractNumId w:val="2"/>
  </w:num>
  <w:num w:numId="9" w16cid:durableId="1088191907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384215758">
    <w:abstractNumId w:val="4"/>
  </w:num>
  <w:num w:numId="11" w16cid:durableId="1309746853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1139301088">
    <w:abstractNumId w:val="3"/>
  </w:num>
  <w:num w:numId="13" w16cid:durableId="1939361152">
    <w:abstractNumId w:val="0"/>
  </w:num>
  <w:num w:numId="14" w16cid:durableId="1061826597">
    <w:abstractNumId w:val="6"/>
  </w:num>
  <w:num w:numId="15" w16cid:durableId="313023000">
    <w:abstractNumId w:val="5"/>
  </w:num>
  <w:num w:numId="16" w16cid:durableId="1865827652">
    <w:abstractNumId w:val="1"/>
  </w:num>
  <w:num w:numId="17" w16cid:durableId="832645030">
    <w:abstractNumId w:val="7"/>
  </w:num>
  <w:num w:numId="18" w16cid:durableId="1980183091">
    <w:abstractNumId w:val="9"/>
  </w:num>
  <w:num w:numId="19" w16cid:durableId="1719670508">
    <w:abstractNumId w:val="8"/>
  </w:num>
  <w:num w:numId="20" w16cid:durableId="21235285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vdncXv6pw0m6Cc0u27w4mBsHOvHD1YRcwqlWed8A9hDH/k25YZTBquqSjG5lh+0NFdR1kCyvrL/MmJ9uQCNCyA==" w:salt="XqpSgHe+oM7pNNrVc5d7vg==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06CEA"/>
    <w:rsid w:val="0001442A"/>
    <w:rsid w:val="00017149"/>
    <w:rsid w:val="00017835"/>
    <w:rsid w:val="00021CA3"/>
    <w:rsid w:val="000252EF"/>
    <w:rsid w:val="00025D0A"/>
    <w:rsid w:val="00030355"/>
    <w:rsid w:val="0003202B"/>
    <w:rsid w:val="000320E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348"/>
    <w:rsid w:val="0007653B"/>
    <w:rsid w:val="00077BFD"/>
    <w:rsid w:val="00092C81"/>
    <w:rsid w:val="000935B0"/>
    <w:rsid w:val="000A0185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E5F"/>
    <w:rsid w:val="001954FB"/>
    <w:rsid w:val="00197269"/>
    <w:rsid w:val="001A3C08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47C12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3F6B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E18FB"/>
    <w:rsid w:val="002E2B59"/>
    <w:rsid w:val="002E7470"/>
    <w:rsid w:val="002F42AD"/>
    <w:rsid w:val="00301481"/>
    <w:rsid w:val="00341530"/>
    <w:rsid w:val="003416D5"/>
    <w:rsid w:val="003443B4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E39"/>
    <w:rsid w:val="003C2FED"/>
    <w:rsid w:val="003C7CD0"/>
    <w:rsid w:val="003D338A"/>
    <w:rsid w:val="003D4DAE"/>
    <w:rsid w:val="003F184B"/>
    <w:rsid w:val="003F7CBF"/>
    <w:rsid w:val="0041411A"/>
    <w:rsid w:val="00417367"/>
    <w:rsid w:val="004216A1"/>
    <w:rsid w:val="00427B9B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261"/>
    <w:rsid w:val="005E2FC3"/>
    <w:rsid w:val="005F5328"/>
    <w:rsid w:val="00601DE0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3285C"/>
    <w:rsid w:val="00641477"/>
    <w:rsid w:val="006471EF"/>
    <w:rsid w:val="0064724E"/>
    <w:rsid w:val="0065371F"/>
    <w:rsid w:val="00670334"/>
    <w:rsid w:val="0067177D"/>
    <w:rsid w:val="00675841"/>
    <w:rsid w:val="00690ACA"/>
    <w:rsid w:val="00691361"/>
    <w:rsid w:val="006A02E2"/>
    <w:rsid w:val="006B2749"/>
    <w:rsid w:val="006B61F9"/>
    <w:rsid w:val="006B6E46"/>
    <w:rsid w:val="006C3ECA"/>
    <w:rsid w:val="006D35DD"/>
    <w:rsid w:val="006D3695"/>
    <w:rsid w:val="006D7771"/>
    <w:rsid w:val="006E562A"/>
    <w:rsid w:val="006E5882"/>
    <w:rsid w:val="006F2901"/>
    <w:rsid w:val="006F55B4"/>
    <w:rsid w:val="006F75CE"/>
    <w:rsid w:val="0070255E"/>
    <w:rsid w:val="00702635"/>
    <w:rsid w:val="007123B7"/>
    <w:rsid w:val="00714593"/>
    <w:rsid w:val="0072116A"/>
    <w:rsid w:val="00721AA6"/>
    <w:rsid w:val="007229E2"/>
    <w:rsid w:val="00723444"/>
    <w:rsid w:val="00723F8F"/>
    <w:rsid w:val="00726B92"/>
    <w:rsid w:val="0072732E"/>
    <w:rsid w:val="00733104"/>
    <w:rsid w:val="007341C0"/>
    <w:rsid w:val="00735C05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15C1"/>
    <w:rsid w:val="00AC2A8C"/>
    <w:rsid w:val="00AD1B5D"/>
    <w:rsid w:val="00AD2867"/>
    <w:rsid w:val="00AD3C66"/>
    <w:rsid w:val="00AE37C7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4E6C"/>
    <w:rsid w:val="00BB755A"/>
    <w:rsid w:val="00BC0364"/>
    <w:rsid w:val="00BC25D7"/>
    <w:rsid w:val="00BC4329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40085"/>
    <w:rsid w:val="00C445AD"/>
    <w:rsid w:val="00C44B69"/>
    <w:rsid w:val="00C53F38"/>
    <w:rsid w:val="00C55C36"/>
    <w:rsid w:val="00C56688"/>
    <w:rsid w:val="00C60967"/>
    <w:rsid w:val="00C7277E"/>
    <w:rsid w:val="00C73969"/>
    <w:rsid w:val="00C77E87"/>
    <w:rsid w:val="00C8323B"/>
    <w:rsid w:val="00C92B38"/>
    <w:rsid w:val="00C965D6"/>
    <w:rsid w:val="00CB401B"/>
    <w:rsid w:val="00CC557F"/>
    <w:rsid w:val="00CE783D"/>
    <w:rsid w:val="00CF08E4"/>
    <w:rsid w:val="00CF3DA0"/>
    <w:rsid w:val="00CF438D"/>
    <w:rsid w:val="00CF517A"/>
    <w:rsid w:val="00D03281"/>
    <w:rsid w:val="00D06A5F"/>
    <w:rsid w:val="00D17C1E"/>
    <w:rsid w:val="00D200E3"/>
    <w:rsid w:val="00D255F5"/>
    <w:rsid w:val="00D26FBC"/>
    <w:rsid w:val="00D32E54"/>
    <w:rsid w:val="00D32E85"/>
    <w:rsid w:val="00D367AB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84390"/>
    <w:rsid w:val="00D90B14"/>
    <w:rsid w:val="00D93A2E"/>
    <w:rsid w:val="00D9698F"/>
    <w:rsid w:val="00DA14FB"/>
    <w:rsid w:val="00DA54FC"/>
    <w:rsid w:val="00DA6CE5"/>
    <w:rsid w:val="00DA72A8"/>
    <w:rsid w:val="00DA7C79"/>
    <w:rsid w:val="00DB248A"/>
    <w:rsid w:val="00DB7504"/>
    <w:rsid w:val="00DC5FD8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48FA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B0A66"/>
    <w:rsid w:val="00EC15D1"/>
    <w:rsid w:val="00ED11D7"/>
    <w:rsid w:val="00ED3A85"/>
    <w:rsid w:val="00ED7591"/>
    <w:rsid w:val="00EE25EB"/>
    <w:rsid w:val="00EE71D8"/>
    <w:rsid w:val="00EF05EB"/>
    <w:rsid w:val="00EF549C"/>
    <w:rsid w:val="00F0642C"/>
    <w:rsid w:val="00F1196B"/>
    <w:rsid w:val="00F13C0B"/>
    <w:rsid w:val="00F1479E"/>
    <w:rsid w:val="00F21FEB"/>
    <w:rsid w:val="00F248EC"/>
    <w:rsid w:val="00F35416"/>
    <w:rsid w:val="00F36C48"/>
    <w:rsid w:val="00F4398A"/>
    <w:rsid w:val="00F46BC5"/>
    <w:rsid w:val="00F602B6"/>
    <w:rsid w:val="00F61A37"/>
    <w:rsid w:val="00F70EEE"/>
    <w:rsid w:val="00F7325C"/>
    <w:rsid w:val="00F7609D"/>
    <w:rsid w:val="00F763BF"/>
    <w:rsid w:val="00F84685"/>
    <w:rsid w:val="00F90D59"/>
    <w:rsid w:val="00F93919"/>
    <w:rsid w:val="00FA10EF"/>
    <w:rsid w:val="00FA4DE9"/>
    <w:rsid w:val="00FA5217"/>
    <w:rsid w:val="00FB4589"/>
    <w:rsid w:val="00FB7B24"/>
    <w:rsid w:val="00FC298F"/>
    <w:rsid w:val="00FD29FB"/>
    <w:rsid w:val="00FD4278"/>
    <w:rsid w:val="00FE4C6E"/>
    <w:rsid w:val="00FE51B0"/>
    <w:rsid w:val="00FE6D86"/>
    <w:rsid w:val="00FF270D"/>
    <w:rsid w:val="00FF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3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AC15C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1C9884F9D09E45A17A8ED335345085" ma:contentTypeVersion="3" ma:contentTypeDescription="Ein neues Dokument erstellen." ma:contentTypeScope="" ma:versionID="d715d7efca78db93d87000113674b6e9">
  <xsd:schema xmlns:xsd="http://www.w3.org/2001/XMLSchema" xmlns:xs="http://www.w3.org/2001/XMLSchema" xmlns:p="http://schemas.microsoft.com/office/2006/metadata/properties" xmlns:ns2="6bb66255-2258-4280-af8a-c44e448938f2" targetNamespace="http://schemas.microsoft.com/office/2006/metadata/properties" ma:root="true" ma:fieldsID="f70e8a3ee3afcca0fe8fe2d67fc73ea1" ns2:_="">
    <xsd:import namespace="6bb66255-2258-4280-af8a-c44e448938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b66255-2258-4280-af8a-c44e448938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5D2C179-C081-4479-914C-B7AE422B18A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F40B406-35F5-4E6D-B3A6-66EA2991C6E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D16E8-0EEF-4BA3-9798-4C59C56319F9}"/>
</file>

<file path=customXml/itemProps4.xml><?xml version="1.0" encoding="utf-8"?>
<ds:datastoreItem xmlns:ds="http://schemas.openxmlformats.org/officeDocument/2006/customXml" ds:itemID="{1BE5DF8A-0EC4-468A-B892-E3415CDF13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265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Mosebach, Katharina</cp:lastModifiedBy>
  <cp:revision>3</cp:revision>
  <cp:lastPrinted>2019-02-07T07:46:00Z</cp:lastPrinted>
  <dcterms:created xsi:type="dcterms:W3CDTF">2026-06-24T09:08:00Z</dcterms:created>
  <dcterms:modified xsi:type="dcterms:W3CDTF">2026-06-24T09:08:00Z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MSIP_Label_7545839c-a198-4d87-a0d2-c07b8aa32614_Enabled">
    <vt:lpwstr>true</vt:lpwstr>
  </property>
  <property fmtid="{D5CDD505-2E9C-101B-9397-08002B2CF9AE}" pid="5" name="MSIP_Label_7545839c-a198-4d87-a0d2-c07b8aa32614_SetDate">
    <vt:lpwstr>2024-03-06T10:31:19Z</vt:lpwstr>
  </property>
  <property fmtid="{D5CDD505-2E9C-101B-9397-08002B2CF9AE}" pid="6" name="MSIP_Label_7545839c-a198-4d87-a0d2-c07b8aa32614_Method">
    <vt:lpwstr>Standard</vt:lpwstr>
  </property>
  <property fmtid="{D5CDD505-2E9C-101B-9397-08002B2CF9AE}" pid="7" name="MSIP_Label_7545839c-a198-4d87-a0d2-c07b8aa32614_Name">
    <vt:lpwstr>Öffentlich</vt:lpwstr>
  </property>
  <property fmtid="{D5CDD505-2E9C-101B-9397-08002B2CF9AE}" pid="8" name="MSIP_Label_7545839c-a198-4d87-a0d2-c07b8aa32614_SiteId">
    <vt:lpwstr>f3987bed-0f17-4307-a6bb-a2ae861736b7</vt:lpwstr>
  </property>
  <property fmtid="{D5CDD505-2E9C-101B-9397-08002B2CF9AE}" pid="9" name="MSIP_Label_7545839c-a198-4d87-a0d2-c07b8aa32614_ActionId">
    <vt:lpwstr>43f715c4-2d34-4084-9802-64d7ec00b657</vt:lpwstr>
  </property>
  <property fmtid="{D5CDD505-2E9C-101B-9397-08002B2CF9AE}" pid="10" name="MSIP_Label_7545839c-a198-4d87-a0d2-c07b8aa32614_ContentBits">
    <vt:lpwstr>0</vt:lpwstr>
  </property>
  <property fmtid="{D5CDD505-2E9C-101B-9397-08002B2CF9AE}" pid="11" name="ContentTypeId">
    <vt:lpwstr>0x010100551C9884F9D09E45A17A8ED335345085</vt:lpwstr>
  </property>
  <property fmtid="{D5CDD505-2E9C-101B-9397-08002B2CF9AE}" pid="12" name="Order">
    <vt:r8>186800</vt:r8>
  </property>
</Properties>
</file>